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69" w:rsidRPr="005A79A9" w:rsidRDefault="003D0769" w:rsidP="00BE6DAC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5A79A9">
        <w:rPr>
          <w:rFonts w:ascii="Times New Roman" w:hAnsi="Times New Roman" w:cs="Times New Roman"/>
          <w:b w:val="0"/>
          <w:sz w:val="26"/>
          <w:szCs w:val="26"/>
        </w:rPr>
        <w:t>Приложение № 1</w:t>
      </w:r>
    </w:p>
    <w:p w:rsidR="003D0769" w:rsidRPr="005A79A9" w:rsidRDefault="003D0769" w:rsidP="00BE6DAC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5A79A9"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3D0769" w:rsidRPr="005A79A9" w:rsidRDefault="003D0769" w:rsidP="00BE6DAC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5A79A9">
        <w:rPr>
          <w:rFonts w:ascii="Times New Roman" w:hAnsi="Times New Roman" w:cs="Times New Roman"/>
          <w:b w:val="0"/>
          <w:sz w:val="26"/>
          <w:szCs w:val="26"/>
        </w:rPr>
        <w:t>Исполнительного комитета</w:t>
      </w:r>
    </w:p>
    <w:p w:rsidR="003D0769" w:rsidRPr="005A79A9" w:rsidRDefault="003D0769" w:rsidP="00BE6DAC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5A79A9"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3D0769" w:rsidRPr="005A79A9" w:rsidRDefault="003D0769" w:rsidP="00BE6DAC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5A79A9"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3D0769" w:rsidRDefault="003D0769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D0769" w:rsidRDefault="003D0769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D0769" w:rsidRPr="00382E2F" w:rsidRDefault="003D0769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D0769" w:rsidRDefault="003D0769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25808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ГОСУДАРСТВЕННОЙ УСЛУГИ</w:t>
      </w:r>
      <w:r w:rsidRPr="007D39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ВОПРОСУ ВЫДАЧИ</w:t>
      </w:r>
      <w:r w:rsidRPr="007D39F0">
        <w:rPr>
          <w:rFonts w:ascii="Times New Roman" w:hAnsi="Times New Roman" w:cs="Times New Roman"/>
          <w:sz w:val="26"/>
          <w:szCs w:val="26"/>
        </w:rPr>
        <w:t xml:space="preserve"> РАЗРЕШЕНИ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D39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ОПЕКУНУ ИЛИ ПОПЕЧИТЕЛЮ </w:t>
      </w:r>
      <w:r w:rsidRPr="007D39F0">
        <w:rPr>
          <w:rFonts w:ascii="Times New Roman" w:hAnsi="Times New Roman" w:cs="Times New Roman"/>
          <w:sz w:val="26"/>
          <w:szCs w:val="26"/>
        </w:rPr>
        <w:t xml:space="preserve">НА ПОЛЬЗОВАНИЕ </w:t>
      </w:r>
    </w:p>
    <w:p w:rsidR="003D0769" w:rsidRPr="007D39F0" w:rsidRDefault="003D0769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D39F0">
        <w:rPr>
          <w:rFonts w:ascii="Times New Roman" w:hAnsi="Times New Roman" w:cs="Times New Roman"/>
          <w:sz w:val="26"/>
          <w:szCs w:val="26"/>
        </w:rPr>
        <w:t>СБЕРЕГАТЕЛЬНЫМ СЧЕТОМ</w:t>
      </w:r>
      <w:r>
        <w:rPr>
          <w:rFonts w:ascii="Times New Roman" w:hAnsi="Times New Roman" w:cs="Times New Roman"/>
          <w:sz w:val="26"/>
          <w:szCs w:val="26"/>
        </w:rPr>
        <w:t xml:space="preserve"> ПОДОПЕЧНОГО</w:t>
      </w:r>
    </w:p>
    <w:p w:rsidR="003D0769" w:rsidRPr="007D39F0" w:rsidRDefault="003D0769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D0769" w:rsidRPr="007D39F0" w:rsidRDefault="003D0769" w:rsidP="00AC3B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D39F0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3D0769" w:rsidRPr="007D39F0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9F0">
        <w:rPr>
          <w:rFonts w:ascii="Times New Roman" w:hAnsi="Times New Roman" w:cs="Times New Roman"/>
          <w:sz w:val="26"/>
          <w:szCs w:val="26"/>
        </w:rPr>
        <w:t> </w:t>
      </w:r>
    </w:p>
    <w:p w:rsidR="003D0769" w:rsidRPr="007D39F0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9F0">
        <w:rPr>
          <w:rFonts w:ascii="Times New Roman" w:hAnsi="Times New Roman" w:cs="Times New Roman"/>
          <w:sz w:val="26"/>
          <w:szCs w:val="26"/>
        </w:rPr>
        <w:t>1.1. Настоящий Регламент устанавливает стандарт и порядок предоста</w:t>
      </w:r>
      <w:r>
        <w:rPr>
          <w:rFonts w:ascii="Times New Roman" w:hAnsi="Times New Roman" w:cs="Times New Roman"/>
          <w:sz w:val="26"/>
          <w:szCs w:val="26"/>
        </w:rPr>
        <w:t>вления государственной услуги п</w:t>
      </w:r>
      <w:r w:rsidRPr="007D39F0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вопросу </w:t>
      </w:r>
      <w:r w:rsidRPr="007D39F0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D39F0">
        <w:rPr>
          <w:rFonts w:ascii="Times New Roman" w:hAnsi="Times New Roman" w:cs="Times New Roman"/>
          <w:sz w:val="26"/>
          <w:szCs w:val="26"/>
        </w:rPr>
        <w:t xml:space="preserve"> разрешений</w:t>
      </w:r>
      <w:r>
        <w:rPr>
          <w:rFonts w:ascii="Times New Roman" w:hAnsi="Times New Roman" w:cs="Times New Roman"/>
          <w:sz w:val="26"/>
          <w:szCs w:val="26"/>
        </w:rPr>
        <w:t xml:space="preserve"> опекуну или попечителю</w:t>
      </w:r>
      <w:r w:rsidRPr="007D39F0">
        <w:rPr>
          <w:rFonts w:ascii="Times New Roman" w:hAnsi="Times New Roman" w:cs="Times New Roman"/>
          <w:sz w:val="26"/>
          <w:szCs w:val="26"/>
        </w:rPr>
        <w:t xml:space="preserve"> на пользование сберегательным счетом</w:t>
      </w:r>
      <w:r>
        <w:rPr>
          <w:rFonts w:ascii="Times New Roman" w:hAnsi="Times New Roman" w:cs="Times New Roman"/>
          <w:sz w:val="26"/>
          <w:szCs w:val="26"/>
        </w:rPr>
        <w:t xml:space="preserve"> подопечного</w:t>
      </w:r>
      <w:r w:rsidRPr="007D39F0">
        <w:rPr>
          <w:rFonts w:ascii="Times New Roman" w:hAnsi="Times New Roman" w:cs="Times New Roman"/>
          <w:sz w:val="26"/>
          <w:szCs w:val="26"/>
        </w:rPr>
        <w:t xml:space="preserve">,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3D0769" w:rsidRPr="007D39F0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9F0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3D0769" w:rsidRPr="007F4927" w:rsidRDefault="003D0769" w:rsidP="00382E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</w:t>
      </w:r>
      <w:r w:rsidRPr="007F492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Гражданским  кодексом  Российской  Федерации (далее – 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ст.ст.21-41) (с последующими изменениями)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Жилищным кодексом Российской  Федерации</w:t>
      </w:r>
      <w:r>
        <w:rPr>
          <w:rFonts w:ascii="Times New Roman" w:hAnsi="Times New Roman" w:cs="Times New Roman"/>
          <w:sz w:val="26"/>
          <w:szCs w:val="26"/>
        </w:rPr>
        <w:t xml:space="preserve"> (ЖК РФ) («Собрание законодательства Российской Федерации», 2005, №1, ст.14; 2006, №1, ст.10)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3D0769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 («Ведомости Совета народных депутатов и Верховного Совета Российской Федерации», 1992, №33 «Собрание законодательства Российской Федерации», 2002, №30, 2003, №2, 2004, №27, №35)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08.05.2006, №19, 2006);</w:t>
      </w: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 №31, ст.3451)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3D0769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 –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3D0769" w:rsidRPr="009E3A43" w:rsidRDefault="003D0769" w:rsidP="00BE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27.02.2004 №8-ЗРТ «Об организации деятельности органов опеки и попечительства 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E3A43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25.03.2008);</w:t>
      </w:r>
    </w:p>
    <w:p w:rsidR="003D0769" w:rsidRDefault="003D0769" w:rsidP="00BE6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3D0769" w:rsidRDefault="003D0769" w:rsidP="00BE6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Татарстан.</w:t>
      </w:r>
    </w:p>
    <w:p w:rsidR="003D0769" w:rsidRDefault="003D0769" w:rsidP="00BE6D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Положение об отделе);</w:t>
      </w:r>
    </w:p>
    <w:p w:rsidR="003D0769" w:rsidRDefault="003D0769" w:rsidP="00BE6D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0769" w:rsidRPr="009E3A43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E3A43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попечители).</w:t>
      </w:r>
    </w:p>
    <w:p w:rsidR="003D0769" w:rsidRPr="007D39F0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0769" w:rsidRPr="007D39F0" w:rsidRDefault="003D0769" w:rsidP="007D3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D39F0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государственной услуги</w:t>
      </w:r>
    </w:p>
    <w:p w:rsidR="003D0769" w:rsidRPr="007D39F0" w:rsidRDefault="003D0769" w:rsidP="00AC3B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E87BD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Выдача разрешения опекуну или попечителю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 на пользование сберегательным счетом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0769" w:rsidRPr="00A51F7C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 закон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48-ФЗ;</w:t>
            </w:r>
          </w:p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 РТ №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8-ЗРТ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 Республики Татарстан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Закон РТ 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7-ЗРТ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FB620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Постановление Руководителя Исполнительного комитета 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Республики Татарстан о выдаче разрешения опекуну или попечителю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пользование сберегательным счетом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0769" w:rsidRPr="00A51F7C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закон №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48-ФЗ;</w:t>
            </w:r>
          </w:p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C64192" w:rsidRDefault="003D0769" w:rsidP="004C66F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 рабочих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 дней с момента получения всех необходимых документов от заявителя.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случае если подготовка решения требует направления запросов в иные организации, либо дополнительной консультации, по решению р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уководителя Исполнительного комитета 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Республики Татарстан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срок рассмотрения обращения может быть продлен до 30 дней.</w:t>
            </w:r>
          </w:p>
          <w:p w:rsidR="003D0769" w:rsidRPr="007D39F0" w:rsidRDefault="003D0769" w:rsidP="0028067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рабочих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дней. </w:t>
            </w: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заявителю по почте, либо выдается непосредственно на приеме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A51F7C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закон №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48-ФЗ;</w:t>
            </w:r>
          </w:p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 РТ №8-ЗРТ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1. Заявление опекуна или попечителя на выдачу разрешения на пользование сберегательным счетом подопечного, с указанием конкретных трат в интересах подопечного, с условием предоставления отчета об использовании денежных средств (по возможности – счета, копии чеков)   (приложение № 1);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 Правовой акт об установлении опеки или попечительства и назначение опекуна или попечителя (постановление);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3. Копия решения судебного органа о признании гражданина недееспособным или ограниченно дееспособным, вступившее в законную силу;</w:t>
            </w:r>
          </w:p>
          <w:p w:rsidR="003D0769" w:rsidRPr="007D39F0" w:rsidRDefault="003D0769" w:rsidP="0061498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4. копия сберегательной книжки, принадлежащей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подопечному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0769" w:rsidRPr="00A51F7C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закон №48-ФЗ;</w:t>
            </w:r>
          </w:p>
          <w:p w:rsidR="003D0769" w:rsidRPr="007D39F0" w:rsidRDefault="003D0769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день поступления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3D0769" w:rsidRPr="007D39F0" w:rsidRDefault="003D0769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3D0769" w:rsidRPr="007D39F0" w:rsidRDefault="003D0769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- не предоставления заявителем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окументов, указанных в пункте 2.5  настоящего Административного регламента;</w:t>
            </w:r>
          </w:p>
          <w:p w:rsidR="003D0769" w:rsidRPr="007D39F0" w:rsidRDefault="003D0769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 - ущемление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подопечного в гражданских и имущественных правах;</w:t>
            </w:r>
          </w:p>
          <w:p w:rsidR="003D0769" w:rsidRPr="007D39F0" w:rsidRDefault="003D0769" w:rsidP="005C2CA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выявлены недостоверные или искаженные сведения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ый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закон №48-ФЗ;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Услуга предостав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ляется на безвозмездной основе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      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1.Заявление подается по адресу: 423330, РТ, г.Азнакаево, ул.Ленина 9.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отдела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A7B57"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17.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13.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00 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вопросам опеки и попечительства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Муниципальная услуга в многофункциональном центре не предоставляется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 предоставляется.</w:t>
            </w:r>
          </w:p>
          <w:p w:rsidR="003D0769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Консультацию о порядке предоставления муниципальной услуги можно получить через интернет – отдел опеки и попечительства  исполнительного комитета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2.16.Согласование муниципальной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RPr="00B157A9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FB620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Республики Татарстан по заявлению гражданина.</w:t>
            </w:r>
          </w:p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ервичного предоставления услуги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D0769" w:rsidRPr="007D39F0" w:rsidRDefault="003D076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D39F0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3D0769" w:rsidRPr="007D39F0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69" w:rsidRDefault="003D0769" w:rsidP="005263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D39F0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3D0769" w:rsidRPr="007D39F0" w:rsidRDefault="003D0769" w:rsidP="005263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Предоставление государственной услуги включает в себя следующие административные процедуры: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и попечителей по вопросам исполнения ими опекунских и попечительских обязанностей;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и попечителей по вопросам выдачи разрешений на пользование сберегательным счетом опекаемых;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 xml:space="preserve">-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- принятие решения о предоставлении или отказе в предоставлении государственной услуги.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3.1.</w:t>
      </w:r>
      <w:r w:rsidRPr="007D39F0">
        <w:rPr>
          <w:rFonts w:ascii="Times New Roman" w:hAnsi="Times New Roman" w:cs="Times New Roman"/>
          <w:color w:val="auto"/>
          <w:sz w:val="26"/>
          <w:szCs w:val="26"/>
        </w:rPr>
        <w:t>Основанием для начала административной процедуры является обращение опекуна или попечителя 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отдел опеки </w:t>
      </w:r>
      <w:r w:rsidRPr="007D39F0">
        <w:rPr>
          <w:rFonts w:ascii="Times New Roman" w:hAnsi="Times New Roman" w:cs="Times New Roman"/>
          <w:color w:val="auto"/>
          <w:sz w:val="26"/>
          <w:szCs w:val="26"/>
        </w:rPr>
        <w:t>и попечительства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7D39F0">
        <w:rPr>
          <w:rFonts w:ascii="Times New Roman" w:hAnsi="Times New Roman" w:cs="Times New Roman"/>
          <w:color w:val="auto"/>
          <w:sz w:val="26"/>
          <w:szCs w:val="26"/>
        </w:rPr>
        <w:t xml:space="preserve">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7D39F0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района </w:t>
      </w:r>
      <w:r w:rsidRPr="007D39F0">
        <w:rPr>
          <w:rFonts w:ascii="Times New Roman" w:hAnsi="Times New Roman" w:cs="Times New Roman"/>
          <w:color w:val="auto"/>
          <w:sz w:val="26"/>
          <w:szCs w:val="26"/>
        </w:rPr>
        <w:t>Республики Татарстан за консультацией. Опекун или попечитель предъявляет специалисту  паспорт,  а  в  случаях, предусмотренных законодательством Российской Федерации, иной документ, удостоверяющий его личность, а так 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7D39F0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его опекуном или попечителем, либо удостоверение опекуна или попечителя.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3.2. Специалист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 xml:space="preserve"> 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 xml:space="preserve"> - знакомит опекуна или попечителя с порядком предоставления государственной услуги по вопросам разрешения на пользование сберегательным счетом опекаемого;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- предоставляет список необходимых документов для выдачи разрешения на пользование сберегательным счетом опекаемого;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3D0769" w:rsidRPr="007D39F0" w:rsidRDefault="003D0769" w:rsidP="005156C9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color w:val="auto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9C3F6B">
        <w:rPr>
          <w:rFonts w:ascii="Times New Roman" w:hAnsi="Times New Roman" w:cs="Times New Roman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отдела опеки и попечительства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(опекуна или попечителя) - проверяет документ, удостоверяющий личность, а так 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опекуна или попечителя (либо удостоверение опекуна);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что, тексты документов написаны разборчиво и не исполнены карандашом, а так же отсутствуют описки или ошибки;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Специалисты отдела обязаны обеспечить предотвращение несанкционированного доступа к конфиденциальной информации, содержащейся в банке данных об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и (или) передачи ее лицам, не имеющим права на доступ к указанной информации.</w:t>
      </w:r>
    </w:p>
    <w:p w:rsidR="003D0769" w:rsidRPr="003B4096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В целях обеспечения сохранности и защиты конфиденциальной информации, содержащейся в отделе о недееспособных  и ограниченно 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</w:t>
      </w:r>
      <w:r>
        <w:rPr>
          <w:rFonts w:ascii="Times New Roman" w:hAnsi="Times New Roman" w:cs="Times New Roman"/>
          <w:color w:val="auto"/>
          <w:sz w:val="26"/>
          <w:szCs w:val="26"/>
        </w:rPr>
        <w:t>рямого допуска к банку данных о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3D0769" w:rsidRPr="009C3F6B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3.4. При  установлении фактов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3D0769" w:rsidRPr="009C3F6B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3D0769" w:rsidRPr="009C3F6B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3D0769" w:rsidRPr="009C3F6B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3D0769" w:rsidRPr="009C3F6B" w:rsidRDefault="003D0769" w:rsidP="00FB620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3D0769" w:rsidRPr="002A4521" w:rsidRDefault="003D0769" w:rsidP="0052639C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B620D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3.5.</w:t>
      </w:r>
      <w:r w:rsidRPr="002A4521">
        <w:rPr>
          <w:rStyle w:val="Strong"/>
          <w:rFonts w:ascii="Times New Roman" w:hAnsi="Times New Roman"/>
          <w:color w:val="auto"/>
          <w:sz w:val="26"/>
          <w:szCs w:val="26"/>
        </w:rPr>
        <w:t xml:space="preserve"> </w:t>
      </w:r>
      <w:r w:rsidRPr="002A4521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или попечителем пакета документов, который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по оказанию услуги, направляет его руководителю Исполнительного комитета Азнакаевского муниципального района на подписание. </w:t>
      </w:r>
    </w:p>
    <w:p w:rsidR="003D0769" w:rsidRPr="002A4521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4521">
        <w:rPr>
          <w:rFonts w:ascii="Times New Roman" w:hAnsi="Times New Roman" w:cs="Times New Roman"/>
          <w:sz w:val="26"/>
          <w:szCs w:val="26"/>
        </w:rPr>
        <w:t>Постановление составляется в двух экземплярах, один из которых передается опекуну (попечителю),  второй - приобщается к личному делу подопечного.</w:t>
      </w:r>
    </w:p>
    <w:p w:rsidR="003D0769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D0769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D0769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D0769" w:rsidRDefault="003D0769" w:rsidP="005263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D0769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 Текущий   контроль    за</w:t>
      </w:r>
      <w:r w:rsidRPr="009C3F6B">
        <w:rPr>
          <w:rFonts w:ascii="Times New Roman" w:hAnsi="Times New Roman" w:cs="Times New Roman"/>
          <w:sz w:val="26"/>
          <w:szCs w:val="26"/>
        </w:rPr>
        <w:t xml:space="preserve"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Республики Татарстан 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Республики Татарстан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4.2.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3D0769" w:rsidRPr="009C3F6B" w:rsidRDefault="003D0769" w:rsidP="00FB620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9C3F6B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3D0769" w:rsidRPr="009C3F6B" w:rsidRDefault="003D0769" w:rsidP="00FB620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 xml:space="preserve">заместитель министра здравоохранения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 Казань, ул. 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 Казань, ул. 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муниципального 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закрепляется в их должностных </w:t>
      </w:r>
      <w:r w:rsidRPr="00AA7B57">
        <w:rPr>
          <w:rFonts w:ascii="Times New Roman" w:hAnsi="Times New Roman" w:cs="Times New Roman"/>
          <w:sz w:val="26"/>
          <w:szCs w:val="26"/>
        </w:rPr>
        <w:t>инструкциях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3D0769" w:rsidRDefault="003D0769" w:rsidP="00FB62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0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0"/>
    </w:p>
    <w:p w:rsidR="003D0769" w:rsidRPr="009C3F6B" w:rsidRDefault="003D0769" w:rsidP="00FB620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5.9. По результатам рассмотрения обращения (жалобы) Руководитель Исполнительного комитета муниципального образования Республики Татарстан принимает одно из следующих решений: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 либо по почтовому адресу, указанному в электронном документе.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определяет меры, которые должны быть приняты в целях устранения нарушений.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- содержание в жалобе нецензурных либо оскорбительных выражений, угрозы жизни, здоровью, имуществу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лиц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</w:t>
      </w:r>
      <w:r>
        <w:rPr>
          <w:rFonts w:ascii="Times New Roman" w:hAnsi="Times New Roman" w:cs="Times New Roman"/>
          <w:sz w:val="26"/>
          <w:szCs w:val="26"/>
        </w:rPr>
        <w:t>и с ранее направляемыми в Исполнительный комитет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обстоятельства,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3D0769" w:rsidRPr="009C3F6B" w:rsidRDefault="003D0769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3D0769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C2CAD">
        <w:rPr>
          <w:rFonts w:ascii="Times New Roman" w:hAnsi="Times New Roman" w:cs="Times New Roman"/>
          <w:sz w:val="26"/>
          <w:szCs w:val="26"/>
          <w:lang w:eastAsia="ru-RU"/>
        </w:rPr>
        <w:t> </w:t>
      </w:r>
    </w:p>
    <w:p w:rsidR="003D0769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0769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0769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0769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0769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0769" w:rsidRPr="005C2CAD" w:rsidRDefault="003D0769" w:rsidP="005C2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0769" w:rsidRPr="007D39F0" w:rsidRDefault="003D0769" w:rsidP="008A731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D39F0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Азнакаевского </w:t>
      </w:r>
      <w:r w:rsidRPr="007D39F0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района </w:t>
      </w:r>
      <w:r w:rsidRPr="007D39F0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государственной услуги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п</w:t>
      </w:r>
      <w:r w:rsidRPr="007D39F0">
        <w:rPr>
          <w:rFonts w:ascii="Times New Roman" w:hAnsi="Times New Roman" w:cs="Times New Roman"/>
          <w:b/>
          <w:bCs/>
          <w:color w:val="auto"/>
          <w:sz w:val="26"/>
          <w:szCs w:val="26"/>
        </w:rPr>
        <w:t>о</w:t>
      </w:r>
      <w:r w:rsidRPr="007D39F0">
        <w:rPr>
          <w:rStyle w:val="Strong"/>
          <w:rFonts w:ascii="Times New Roman" w:hAnsi="Times New Roman"/>
          <w:color w:val="auto"/>
          <w:sz w:val="26"/>
          <w:szCs w:val="26"/>
        </w:rPr>
        <w:t xml:space="preserve"> 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 xml:space="preserve"> вопросу выдачи</w:t>
      </w:r>
      <w:r w:rsidRPr="007D39F0">
        <w:rPr>
          <w:rStyle w:val="Strong"/>
          <w:rFonts w:ascii="Times New Roman" w:hAnsi="Times New Roman"/>
          <w:color w:val="auto"/>
          <w:sz w:val="26"/>
          <w:szCs w:val="26"/>
        </w:rPr>
        <w:t xml:space="preserve"> разрешени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>я</w:t>
      </w:r>
      <w:r w:rsidRPr="007D39F0">
        <w:rPr>
          <w:rStyle w:val="Strong"/>
          <w:rFonts w:ascii="Times New Roman" w:hAnsi="Times New Roman"/>
          <w:color w:val="auto"/>
          <w:sz w:val="26"/>
          <w:szCs w:val="26"/>
        </w:rPr>
        <w:t xml:space="preserve"> 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 xml:space="preserve">опекуну или попечителю </w:t>
      </w:r>
      <w:r w:rsidRPr="007D39F0">
        <w:rPr>
          <w:rStyle w:val="Strong"/>
          <w:rFonts w:ascii="Times New Roman" w:hAnsi="Times New Roman"/>
          <w:color w:val="auto"/>
          <w:sz w:val="26"/>
          <w:szCs w:val="26"/>
        </w:rPr>
        <w:t>на пользование сберегательным счетом (получение пенсии) подопечного</w:t>
      </w:r>
    </w:p>
    <w:p w:rsidR="003D0769" w:rsidRPr="007D39F0" w:rsidRDefault="003D0769" w:rsidP="008A731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Информирование и консультирование опекунов или попечителей о выдаче разрешений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на пользование сберегательным счетом (получение пенсии) подопечного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Прием и регистрация документов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Проведение проверки предоставленных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документов, полноты сведений,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содержащихся в  них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Установление оснований в предоставления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государственной услуги либо в отказе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                                              //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Подготовка разрешения                                               Отказ в выдаче разрешения на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 xml:space="preserve">                        опекуну или попечителю на  пользование                                 пользование сберегательным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 xml:space="preserve">                            сберегательным счетом подопечного                                           счетом подопечного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Выдача  разрешения опекуну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или попечителю на пользование</w:t>
      </w:r>
    </w:p>
    <w:p w:rsidR="003D0769" w:rsidRPr="007D39F0" w:rsidRDefault="003D0769" w:rsidP="00531DBE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сберегательным счетом подопечного</w:t>
      </w:r>
    </w:p>
    <w:p w:rsidR="003D0769" w:rsidRPr="007D39F0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Default="003D0769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D0769" w:rsidRPr="007D39F0" w:rsidRDefault="003D0769" w:rsidP="009F02B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7D39F0">
        <w:rPr>
          <w:rFonts w:ascii="Times New Roman" w:hAnsi="Times New Roman" w:cs="Times New Roman"/>
          <w:b/>
          <w:bCs/>
          <w:sz w:val="20"/>
          <w:szCs w:val="20"/>
        </w:rPr>
        <w:t>приложение №1 </w:t>
      </w:r>
    </w:p>
    <w:p w:rsidR="003D0769" w:rsidRPr="007D39F0" w:rsidRDefault="003D0769" w:rsidP="00AC4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Руководителю 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Исполнительного комитета 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муниципального образования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Республики Татарстан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(фамилия, инициалы Руководителя)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_____________________________________________</w:t>
      </w:r>
    </w:p>
    <w:p w:rsidR="003D0769" w:rsidRPr="007D39F0" w:rsidRDefault="003D0769" w:rsidP="00BB3BA8">
      <w:pPr>
        <w:spacing w:after="0" w:line="240" w:lineRule="auto"/>
        <w:ind w:left="4248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(Ф.И.О., дата рождения, место жительства заявителя)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(телефон домашний, мобильный)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</w:t>
      </w:r>
    </w:p>
    <w:p w:rsidR="003D0769" w:rsidRPr="007D39F0" w:rsidRDefault="003D0769" w:rsidP="00BB3BA8">
      <w:pPr>
        <w:spacing w:after="0" w:line="240" w:lineRule="auto"/>
        <w:ind w:left="4248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(паспортные данные)</w:t>
      </w:r>
    </w:p>
    <w:p w:rsidR="003D0769" w:rsidRPr="007D39F0" w:rsidRDefault="003D0769" w:rsidP="00AC4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</w:t>
      </w:r>
    </w:p>
    <w:p w:rsidR="003D0769" w:rsidRPr="007D39F0" w:rsidRDefault="003D0769" w:rsidP="005F2D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7D39F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Заявление</w:t>
      </w:r>
    </w:p>
    <w:p w:rsidR="003D0769" w:rsidRPr="007D39F0" w:rsidRDefault="003D0769" w:rsidP="005F2D38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eastAsia="ru-RU"/>
        </w:rPr>
      </w:pPr>
      <w:r w:rsidRPr="007D39F0">
        <w:rPr>
          <w:rFonts w:ascii="Times New Roman" w:hAnsi="Times New Roman" w:cs="Times New Roman"/>
          <w:sz w:val="20"/>
          <w:szCs w:val="20"/>
          <w:lang w:eastAsia="ru-RU"/>
        </w:rPr>
        <w:t>Прошу дать разрешение на распоряжение (снятие со счета) денежными средствами в сумме 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(прописью)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недееспособного (ограниченно дееспособного гражданина), опекуном (попечителем) которого я являюсь (нужное подчеркнуть) 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                       (фамилия, имя, отчество недееспособного, ограниченно дееспособного гражданина)             Распоряжение указанными денежными средствами необходимо для следующих целей:____________________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</w:t>
      </w:r>
    </w:p>
    <w:p w:rsidR="003D0769" w:rsidRPr="007D39F0" w:rsidRDefault="003D0769" w:rsidP="005F2D38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0769" w:rsidRPr="007D39F0" w:rsidRDefault="003D0769" w:rsidP="005F2D38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eastAsia="ru-RU"/>
        </w:rPr>
      </w:pPr>
      <w:r w:rsidRPr="007D39F0">
        <w:rPr>
          <w:rFonts w:ascii="Times New Roman" w:hAnsi="Times New Roman" w:cs="Times New Roman"/>
          <w:sz w:val="20"/>
          <w:szCs w:val="20"/>
          <w:lang w:eastAsia="ru-RU"/>
        </w:rPr>
        <w:t>Дата "__" __________ ____ г.                                         Подпись ________________________</w:t>
      </w:r>
    </w:p>
    <w:p w:rsidR="003D0769" w:rsidRPr="007D39F0" w:rsidRDefault="003D0769" w:rsidP="005F2D38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0769" w:rsidRPr="007D39F0" w:rsidRDefault="003D0769" w:rsidP="005F2D38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eastAsia="ru-RU"/>
        </w:rPr>
      </w:pPr>
      <w:r w:rsidRPr="007D39F0">
        <w:rPr>
          <w:rFonts w:ascii="Times New Roman" w:hAnsi="Times New Roman" w:cs="Times New Roman"/>
          <w:sz w:val="20"/>
          <w:szCs w:val="20"/>
          <w:lang w:eastAsia="ru-RU"/>
        </w:rPr>
        <w:t>Зарегистрировано "__" ___________ ____ г. № _____</w:t>
      </w:r>
    </w:p>
    <w:p w:rsidR="003D0769" w:rsidRPr="007D39F0" w:rsidRDefault="003D0769" w:rsidP="005F2D38">
      <w:pPr>
        <w:spacing w:line="240" w:lineRule="auto"/>
        <w:ind w:left="709"/>
        <w:rPr>
          <w:rFonts w:ascii="Times New Roman" w:hAnsi="Times New Roman" w:cs="Times New Roman"/>
          <w:sz w:val="20"/>
          <w:szCs w:val="20"/>
          <w:lang w:eastAsia="ru-RU"/>
        </w:rPr>
      </w:pPr>
      <w:r w:rsidRPr="007D39F0">
        <w:rPr>
          <w:rFonts w:ascii="Times New Roman" w:hAnsi="Times New Roman" w:cs="Times New Roman"/>
          <w:sz w:val="20"/>
          <w:szCs w:val="20"/>
          <w:lang w:eastAsia="ru-RU"/>
        </w:rPr>
        <w:t>__________________________                       ______________                                             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   (должность специалиста)                                   (подпись)                                                        (расшифровка)</w:t>
      </w:r>
    </w:p>
    <w:p w:rsidR="003D0769" w:rsidRPr="007D39F0" w:rsidRDefault="003D0769" w:rsidP="005F2D38">
      <w:pPr>
        <w:spacing w:after="0" w:line="360" w:lineRule="auto"/>
        <w:ind w:left="709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Default="003D0769" w:rsidP="00F00CC6">
      <w:pPr>
        <w:spacing w:after="0" w:line="360" w:lineRule="auto"/>
        <w:rPr>
          <w:rFonts w:ascii="Verdana" w:hAnsi="Verdana" w:cs="Verdana"/>
          <w:sz w:val="16"/>
          <w:szCs w:val="16"/>
          <w:lang w:eastAsia="ru-RU"/>
        </w:rPr>
      </w:pPr>
    </w:p>
    <w:p w:rsidR="003D0769" w:rsidRPr="007D39F0" w:rsidRDefault="003D0769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  <w:lang w:eastAsia="ru-RU"/>
        </w:rPr>
        <w:t>Приложение №2</w:t>
      </w:r>
    </w:p>
    <w:p w:rsidR="003D0769" w:rsidRDefault="003D0769" w:rsidP="009F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3D0769" w:rsidRDefault="003D0769" w:rsidP="009F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3D0769" w:rsidRPr="007D39F0" w:rsidRDefault="003D0769" w:rsidP="009F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</w:rPr>
        <w:t>ПОСТАНОВЛЕНИЕ</w:t>
      </w:r>
    </w:p>
    <w:p w:rsidR="003D0769" w:rsidRPr="007D39F0" w:rsidRDefault="003D0769" w:rsidP="00D81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D81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№ _____                                                                                                     от __________                                                  </w:t>
      </w:r>
    </w:p>
    <w:p w:rsidR="003D0769" w:rsidRPr="007D39F0" w:rsidRDefault="003D0769" w:rsidP="005F2D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</w:t>
      </w:r>
      <w:r w:rsidRPr="007D39F0">
        <w:rPr>
          <w:rFonts w:ascii="Times New Roman" w:hAnsi="Times New Roman" w:cs="Times New Roman"/>
          <w:b/>
          <w:bCs/>
          <w:sz w:val="21"/>
          <w:szCs w:val="21"/>
        </w:rPr>
        <w:t>О пользовании сберегательным счетом подопечного</w:t>
      </w:r>
    </w:p>
    <w:p w:rsidR="003D0769" w:rsidRPr="007D39F0" w:rsidRDefault="003D0769" w:rsidP="005F2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3D0769" w:rsidRPr="007D39F0" w:rsidRDefault="003D0769" w:rsidP="00D812F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Рассмотрев заявление опекуна, попечителя ________________________________________________      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                                 (фамилия, имя, отчество, дата рождения)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 года рождения, проживающей(его) по адресу: _________________________________________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(адрес постоянного места жительства - область, город, район, улица, № дома, № квартиры)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о распоряжении денежными средствами  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t>недееспособного (ограниченно дееспособного гражданина), опекуном (попечителем) которого я являюсь (нужное подчеркнуть) 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                      (фамилия, имя, отчество недееспособного, ограниченно дееспособного гражданина)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</w:r>
      <w:r w:rsidRPr="007D39F0">
        <w:rPr>
          <w:rFonts w:ascii="Times New Roman" w:hAnsi="Times New Roman" w:cs="Times New Roman"/>
          <w:sz w:val="21"/>
          <w:szCs w:val="21"/>
        </w:rPr>
        <w:t xml:space="preserve">______________года рождения, 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признанной(ым)  решением ______________________________суда от ___________________ 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                                                 (название суда)                                     (дата решения суда)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недееспособной(ым), ограниченно дееспособной (ым) 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В соответствии 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t xml:space="preserve">со статьей 37 Гражданского кодекса Российской Федерации и на основании заключения Комиссии по опеке и попечительству от "__" ___ ____ г. </w:t>
      </w:r>
      <w:r w:rsidRPr="007D39F0">
        <w:rPr>
          <w:rFonts w:ascii="Times New Roman" w:hAnsi="Times New Roman" w:cs="Times New Roman"/>
          <w:sz w:val="21"/>
          <w:szCs w:val="21"/>
        </w:rPr>
        <w:t>ПОСТАНОВЛЯЮ: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  <w:lang w:eastAsia="ru-RU"/>
        </w:rPr>
      </w:pP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1. Разрешить опекуну, попечителю____________________________________________________________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                                                                           (фамилия, имя, отчество опекуна, попечителя)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распорядиться денежными средствами в сумме ____________________________________________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                                                                                                                       (прописью)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недееспособного (ограниченно дееспособного гражданина) (ненужное зачеркнуть) _________________________________________________________________________________________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                           (фамилия, имя, отчество недееспособного, ограниченнодееспособного гражданина)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в целях __________________________________________________________________.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  <w:lang w:eastAsia="ru-RU"/>
        </w:rPr>
        <w:t>2. Разрешить опекуну</w:t>
      </w:r>
      <w:r w:rsidRPr="007D39F0">
        <w:rPr>
          <w:rFonts w:ascii="Times New Roman" w:hAnsi="Times New Roman" w:cs="Times New Roman"/>
          <w:sz w:val="21"/>
          <w:szCs w:val="21"/>
        </w:rPr>
        <w:t xml:space="preserve"> ежемесячно получать  пенсию и иные социальные выплаты  опекаемого (подопечного) лица____________________________________________________,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(ФИО опекаемого (подопечного)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________года рождения  в ______________________________________________________________</w:t>
      </w:r>
    </w:p>
    <w:p w:rsidR="003D0769" w:rsidRPr="007D39F0" w:rsidRDefault="003D0769" w:rsidP="00AE4FC6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(наименование доставочной организации - почтовое отделение связи, иная </w:t>
      </w:r>
    </w:p>
    <w:p w:rsidR="003D0769" w:rsidRPr="007D39F0" w:rsidRDefault="003D0769" w:rsidP="00AE4FC6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организация, наименование кредитного учреждения,  № счета по вкладу опекаемого)</w:t>
      </w:r>
    </w:p>
    <w:p w:rsidR="003D0769" w:rsidRPr="007D39F0" w:rsidRDefault="003D0769" w:rsidP="00AE4FC6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сроком на _____________________</w:t>
      </w:r>
    </w:p>
    <w:p w:rsidR="003D0769" w:rsidRPr="007D39F0" w:rsidRDefault="003D0769" w:rsidP="0054361D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(на 1 год , но не более, чем на срок по которой установлена пенсия) 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3. Опекуну, попечителю ежегодно </w:t>
      </w:r>
      <w:r w:rsidRPr="007D39F0">
        <w:rPr>
          <w:rFonts w:ascii="Times New Roman" w:hAnsi="Times New Roman" w:cs="Times New Roman"/>
          <w:b/>
          <w:bCs/>
          <w:sz w:val="21"/>
          <w:szCs w:val="21"/>
        </w:rPr>
        <w:t>не позднее 1 февраля</w:t>
      </w:r>
      <w:r w:rsidRPr="007D39F0">
        <w:rPr>
          <w:rFonts w:ascii="Times New Roman" w:hAnsi="Times New Roman" w:cs="Times New Roman"/>
          <w:sz w:val="21"/>
          <w:szCs w:val="21"/>
        </w:rPr>
        <w:t xml:space="preserve"> текущего года представлять в отдел опеки и попечительства отчет за предыдущий год о хранении, использовании и управлении имуществом подопечного.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3. Контроль за исполнением настоящего постановления возложить на заместителя Руководителя Исполнительного комитета муниципального образования _____________________________________.</w:t>
      </w:r>
    </w:p>
    <w:p w:rsidR="003D0769" w:rsidRPr="007D39F0" w:rsidRDefault="003D0769" w:rsidP="009B2170">
      <w:pPr>
        <w:spacing w:after="0" w:line="240" w:lineRule="auto"/>
        <w:ind w:left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                                                                                                        (фамилия, инициалы)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Руководитель                                                        ______________/ _____________________________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                                                                     (подпись)                  (фамилия, инициалы)</w:t>
      </w: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D812F0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М.П.</w:t>
      </w:r>
    </w:p>
    <w:p w:rsidR="003D0769" w:rsidRDefault="003D0769" w:rsidP="0054361D">
      <w:pPr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54361D">
      <w:pPr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54361D">
      <w:pPr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54361D">
      <w:pPr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54361D">
      <w:pPr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54361D">
      <w:pPr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9F02B1">
      <w:pPr>
        <w:tabs>
          <w:tab w:val="left" w:pos="5984"/>
        </w:tabs>
        <w:spacing w:after="0" w:line="240" w:lineRule="auto"/>
        <w:ind w:left="426" w:firstLine="283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</w:rPr>
        <w:t>Приложение №3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3D0769" w:rsidRDefault="003D0769" w:rsidP="0054361D">
      <w:pPr>
        <w:tabs>
          <w:tab w:val="left" w:pos="5984"/>
        </w:tabs>
        <w:spacing w:after="0" w:line="240" w:lineRule="auto"/>
        <w:ind w:left="426" w:firstLine="283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3D0769" w:rsidRDefault="003D0769" w:rsidP="0054361D">
      <w:pPr>
        <w:tabs>
          <w:tab w:val="left" w:pos="5984"/>
        </w:tabs>
        <w:spacing w:after="0" w:line="240" w:lineRule="auto"/>
        <w:ind w:left="426" w:firstLine="283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</w:rPr>
        <w:t>Р А З Р Е Ш Е Н И Е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</w:rPr>
        <w:t>на получение сумм пенсий и иных социальных выплат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54361D">
      <w:pPr>
        <w:tabs>
          <w:tab w:val="left" w:pos="748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Разрешить ______________________________________________________________________</w:t>
      </w:r>
    </w:p>
    <w:p w:rsidR="003D0769" w:rsidRPr="007D39F0" w:rsidRDefault="003D0769" w:rsidP="00AE4FC6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(ФИО опекуна, попечителя) 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назначенной (му) опекуном, попечителем  _______________________________________________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(наименование документа, дата, и  номер)       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ежемесячно получать  пенсию и иные социальные выплаты  подопечного лица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______________________________________________________________________________________,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( ФИО опекаемого (подопечного)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________года рождения  в __________________________________________________________________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(наименование доставочной организации - почтовое отделение связи,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иная организация, наименование кредитного учреждения,  № счета по вкладу опекаемого)</w:t>
      </w:r>
    </w:p>
    <w:p w:rsidR="003D0769" w:rsidRPr="007D39F0" w:rsidRDefault="003D0769" w:rsidP="0054361D">
      <w:pPr>
        <w:tabs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54361D">
      <w:pPr>
        <w:tabs>
          <w:tab w:val="left" w:pos="561"/>
          <w:tab w:val="left" w:pos="935"/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Срок действия разрешения до_____________________________________</w:t>
      </w:r>
    </w:p>
    <w:p w:rsidR="003D0769" w:rsidRPr="007D39F0" w:rsidRDefault="003D0769" w:rsidP="0054361D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(на 1 год , но не более, чем на срок по которой установлена пенсия) </w:t>
      </w:r>
    </w:p>
    <w:p w:rsidR="003D0769" w:rsidRPr="007D39F0" w:rsidRDefault="003D0769" w:rsidP="0054361D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Pr="007D39F0" w:rsidRDefault="003D0769" w:rsidP="0054361D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Руководитель </w:t>
      </w:r>
    </w:p>
    <w:p w:rsidR="003D0769" w:rsidRPr="007D39F0" w:rsidRDefault="003D0769" w:rsidP="0054361D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органа опеки и попечительства      _____________                         ( ____________)     </w:t>
      </w:r>
    </w:p>
    <w:p w:rsidR="003D0769" w:rsidRPr="007D39F0" w:rsidRDefault="003D0769" w:rsidP="0054361D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(подпись)                                               (ФИО)  </w:t>
      </w:r>
    </w:p>
    <w:p w:rsidR="003D0769" w:rsidRDefault="003D0769" w:rsidP="00AE4FC6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М.П.    </w:t>
      </w:r>
    </w:p>
    <w:p w:rsidR="003D0769" w:rsidRDefault="003D0769" w:rsidP="00AE4FC6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AE4FC6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AE4FC6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p w:rsidR="003D0769" w:rsidRDefault="003D0769" w:rsidP="00914F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3D0769" w:rsidRDefault="003D0769" w:rsidP="00914F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3D0769" w:rsidRDefault="003D0769" w:rsidP="0091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3D0769" w:rsidRDefault="003D0769" w:rsidP="0091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3D0769" w:rsidRDefault="003D0769" w:rsidP="0091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3D0769" w:rsidRDefault="003D0769" w:rsidP="0091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3D0769" w:rsidTr="00CA3FA8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3D0769" w:rsidTr="00CA3FA8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0769" w:rsidRPr="00CA3FA8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Tr="00CA3FA8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0769" w:rsidRPr="00CA3FA8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A3FA8">
              <w:rPr>
                <w:rFonts w:ascii="Times New Roman" w:hAnsi="Times New Roman" w:cs="Times New Roman"/>
                <w:sz w:val="21"/>
                <w:szCs w:val="21"/>
              </w:rPr>
              <w:t>Irina.Starostina@tatar.ru</w:t>
            </w:r>
          </w:p>
        </w:tc>
      </w:tr>
      <w:tr w:rsidR="003D0769" w:rsidRPr="003574CB" w:rsidTr="00CA3FA8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0769" w:rsidRPr="00CA3FA8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D0769" w:rsidTr="00CA3FA8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hyperlink r:id="rId4" w:history="1">
              <w:r w:rsidRPr="00CA3FA8">
                <w:rPr>
                  <w:rStyle w:val="Hyperlink"/>
                  <w:sz w:val="21"/>
                  <w:szCs w:val="21"/>
                </w:rPr>
                <w:t>Sveta.Bikkenova@tatar.ru</w:t>
              </w:r>
            </w:hyperlink>
          </w:p>
        </w:tc>
      </w:tr>
      <w:tr w:rsidR="003D0769" w:rsidTr="00CA3FA8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D0769" w:rsidRDefault="003D0769" w:rsidP="00CA3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769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3D0769" w:rsidRPr="00CA3FA8" w:rsidRDefault="003D0769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A3FA8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</w:tbl>
    <w:p w:rsidR="003D0769" w:rsidRPr="007D39F0" w:rsidRDefault="003D0769" w:rsidP="00AE4FC6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sectPr w:rsidR="003D0769" w:rsidRPr="007D39F0" w:rsidSect="00AC4A7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B84"/>
    <w:rsid w:val="000320AE"/>
    <w:rsid w:val="00070F61"/>
    <w:rsid w:val="00092B58"/>
    <w:rsid w:val="000B6DED"/>
    <w:rsid w:val="000C7BB3"/>
    <w:rsid w:val="000D5DCB"/>
    <w:rsid w:val="00103208"/>
    <w:rsid w:val="0010502D"/>
    <w:rsid w:val="001052A3"/>
    <w:rsid w:val="0011233C"/>
    <w:rsid w:val="0011364A"/>
    <w:rsid w:val="0012168F"/>
    <w:rsid w:val="00192CED"/>
    <w:rsid w:val="001A059C"/>
    <w:rsid w:val="001E48E1"/>
    <w:rsid w:val="00210437"/>
    <w:rsid w:val="002265D1"/>
    <w:rsid w:val="002573A7"/>
    <w:rsid w:val="00263226"/>
    <w:rsid w:val="0028067F"/>
    <w:rsid w:val="002A4521"/>
    <w:rsid w:val="002B51E6"/>
    <w:rsid w:val="002D452F"/>
    <w:rsid w:val="002E7912"/>
    <w:rsid w:val="00307271"/>
    <w:rsid w:val="0032628C"/>
    <w:rsid w:val="00330655"/>
    <w:rsid w:val="00332D2C"/>
    <w:rsid w:val="003436AB"/>
    <w:rsid w:val="00344459"/>
    <w:rsid w:val="003574CB"/>
    <w:rsid w:val="003821B0"/>
    <w:rsid w:val="00382E2F"/>
    <w:rsid w:val="00390905"/>
    <w:rsid w:val="003B4096"/>
    <w:rsid w:val="003C2825"/>
    <w:rsid w:val="003D0769"/>
    <w:rsid w:val="003F71DE"/>
    <w:rsid w:val="00402108"/>
    <w:rsid w:val="00437466"/>
    <w:rsid w:val="00463FD0"/>
    <w:rsid w:val="0047035A"/>
    <w:rsid w:val="004C66FA"/>
    <w:rsid w:val="004C79FE"/>
    <w:rsid w:val="004D2641"/>
    <w:rsid w:val="00503446"/>
    <w:rsid w:val="005156C9"/>
    <w:rsid w:val="00524401"/>
    <w:rsid w:val="00525808"/>
    <w:rsid w:val="0052639C"/>
    <w:rsid w:val="00531DBE"/>
    <w:rsid w:val="0054361D"/>
    <w:rsid w:val="00583121"/>
    <w:rsid w:val="005A79A9"/>
    <w:rsid w:val="005C2CAD"/>
    <w:rsid w:val="005F2D38"/>
    <w:rsid w:val="005F66E9"/>
    <w:rsid w:val="0061498F"/>
    <w:rsid w:val="00635626"/>
    <w:rsid w:val="00635D35"/>
    <w:rsid w:val="0067339E"/>
    <w:rsid w:val="00676344"/>
    <w:rsid w:val="006D50E4"/>
    <w:rsid w:val="006E09C3"/>
    <w:rsid w:val="00736B70"/>
    <w:rsid w:val="00747849"/>
    <w:rsid w:val="007D39F0"/>
    <w:rsid w:val="007F4927"/>
    <w:rsid w:val="007F4EA5"/>
    <w:rsid w:val="00851EE0"/>
    <w:rsid w:val="00867AF3"/>
    <w:rsid w:val="00874CE0"/>
    <w:rsid w:val="00890E47"/>
    <w:rsid w:val="008A731E"/>
    <w:rsid w:val="008E22F3"/>
    <w:rsid w:val="00912198"/>
    <w:rsid w:val="00914F4F"/>
    <w:rsid w:val="009427A5"/>
    <w:rsid w:val="00956D57"/>
    <w:rsid w:val="009A2C0D"/>
    <w:rsid w:val="009B2170"/>
    <w:rsid w:val="009C3F6B"/>
    <w:rsid w:val="009E3A43"/>
    <w:rsid w:val="009F02B1"/>
    <w:rsid w:val="00A51F7C"/>
    <w:rsid w:val="00A56FF5"/>
    <w:rsid w:val="00A723F2"/>
    <w:rsid w:val="00AA7B57"/>
    <w:rsid w:val="00AC3B84"/>
    <w:rsid w:val="00AC4A7F"/>
    <w:rsid w:val="00AE4FC6"/>
    <w:rsid w:val="00B01C14"/>
    <w:rsid w:val="00B157A9"/>
    <w:rsid w:val="00B27083"/>
    <w:rsid w:val="00B5411B"/>
    <w:rsid w:val="00BB3332"/>
    <w:rsid w:val="00BB3BA8"/>
    <w:rsid w:val="00BE6DAC"/>
    <w:rsid w:val="00C05F86"/>
    <w:rsid w:val="00C06FF3"/>
    <w:rsid w:val="00C505FD"/>
    <w:rsid w:val="00C52353"/>
    <w:rsid w:val="00C64192"/>
    <w:rsid w:val="00C729B7"/>
    <w:rsid w:val="00C75A43"/>
    <w:rsid w:val="00C967AB"/>
    <w:rsid w:val="00CA3FA8"/>
    <w:rsid w:val="00CB3149"/>
    <w:rsid w:val="00CE5C95"/>
    <w:rsid w:val="00CF5F57"/>
    <w:rsid w:val="00D20899"/>
    <w:rsid w:val="00D522AC"/>
    <w:rsid w:val="00D812F0"/>
    <w:rsid w:val="00DA6986"/>
    <w:rsid w:val="00DE67DB"/>
    <w:rsid w:val="00DF2381"/>
    <w:rsid w:val="00DF2ADC"/>
    <w:rsid w:val="00E10DCE"/>
    <w:rsid w:val="00E44413"/>
    <w:rsid w:val="00E85F5B"/>
    <w:rsid w:val="00E87BD6"/>
    <w:rsid w:val="00E94FFF"/>
    <w:rsid w:val="00EC06F9"/>
    <w:rsid w:val="00ED5A17"/>
    <w:rsid w:val="00EF2297"/>
    <w:rsid w:val="00F00CC6"/>
    <w:rsid w:val="00F41C92"/>
    <w:rsid w:val="00FA1324"/>
    <w:rsid w:val="00FB620D"/>
    <w:rsid w:val="00FC02CB"/>
    <w:rsid w:val="00FC37DF"/>
    <w:rsid w:val="00FF1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A4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C3B8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character" w:styleId="Strong">
    <w:name w:val="Strong"/>
    <w:basedOn w:val="DefaultParagraphFont"/>
    <w:uiPriority w:val="99"/>
    <w:qFormat/>
    <w:rsid w:val="00AC3B84"/>
    <w:rPr>
      <w:rFonts w:cs="Times New Roman"/>
      <w:b/>
      <w:bCs/>
    </w:rPr>
  </w:style>
  <w:style w:type="paragraph" w:customStyle="1" w:styleId="ConsPlusTitle">
    <w:name w:val="ConsPlusTitle"/>
    <w:uiPriority w:val="99"/>
    <w:rsid w:val="00AC3B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914F4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4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a.Bikkenova@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12</Pages>
  <Words>4805</Words>
  <Characters>27395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 ВЫДАЧИ РАЗРЕШЕНИЯ ОПЕКУНУ ИЛИ ПОПЕЧИТЕЛЮ НА ПОЛЬЗОВАНИЕ СБЕРЕГАТЕЛЬНЫМ СЧЕТОМ ПОДОПЕЧНОГО</dc:title>
  <dc:subject/>
  <dc:creator>пользователь</dc:creator>
  <cp:keywords/>
  <dc:description/>
  <cp:lastModifiedBy>Исполком</cp:lastModifiedBy>
  <cp:revision>7</cp:revision>
  <cp:lastPrinted>2011-10-21T13:06:00Z</cp:lastPrinted>
  <dcterms:created xsi:type="dcterms:W3CDTF">2011-09-22T10:15:00Z</dcterms:created>
  <dcterms:modified xsi:type="dcterms:W3CDTF">2011-10-21T13:06:00Z</dcterms:modified>
</cp:coreProperties>
</file>